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3C8" w:rsidRPr="00AF6337" w:rsidRDefault="005603C8" w:rsidP="009D5F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6337">
        <w:rPr>
          <w:rFonts w:ascii="Times New Roman" w:hAnsi="Times New Roman"/>
          <w:sz w:val="28"/>
          <w:szCs w:val="28"/>
        </w:rPr>
        <w:t>Приложение 1</w:t>
      </w:r>
    </w:p>
    <w:p w:rsidR="005603C8" w:rsidRPr="00AF6337" w:rsidRDefault="005603C8" w:rsidP="009D5F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6337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5603C8" w:rsidRPr="00AF6337" w:rsidRDefault="005603C8" w:rsidP="009D5F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633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10.12.2021 </w:t>
      </w:r>
      <w:r w:rsidRPr="00AF633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33</w:t>
      </w:r>
    </w:p>
    <w:p w:rsidR="005603C8" w:rsidRPr="00AF6337" w:rsidRDefault="005603C8" w:rsidP="009D5F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03C8" w:rsidRPr="00AF6337" w:rsidRDefault="005603C8" w:rsidP="009D5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03C8" w:rsidRPr="00AF6337" w:rsidRDefault="005603C8" w:rsidP="009D5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6337">
        <w:rPr>
          <w:rFonts w:ascii="Times New Roman" w:hAnsi="Times New Roman"/>
          <w:sz w:val="28"/>
          <w:szCs w:val="28"/>
        </w:rPr>
        <w:t>Показатели исполнения бюджета город</w:t>
      </w:r>
      <w:r>
        <w:rPr>
          <w:rFonts w:ascii="Times New Roman" w:hAnsi="Times New Roman"/>
          <w:sz w:val="28"/>
          <w:szCs w:val="28"/>
        </w:rPr>
        <w:t>а</w:t>
      </w:r>
      <w:r w:rsidRPr="00AF6337">
        <w:rPr>
          <w:rFonts w:ascii="Times New Roman" w:hAnsi="Times New Roman"/>
          <w:sz w:val="28"/>
          <w:szCs w:val="28"/>
        </w:rPr>
        <w:t xml:space="preserve"> Пыть-Ях</w:t>
      </w:r>
      <w:r>
        <w:rPr>
          <w:rFonts w:ascii="Times New Roman" w:hAnsi="Times New Roman"/>
          <w:sz w:val="28"/>
          <w:szCs w:val="28"/>
        </w:rPr>
        <w:t>а</w:t>
      </w:r>
      <w:r w:rsidRPr="00AF6337">
        <w:rPr>
          <w:rFonts w:ascii="Times New Roman" w:hAnsi="Times New Roman"/>
          <w:sz w:val="28"/>
          <w:szCs w:val="28"/>
        </w:rPr>
        <w:t xml:space="preserve"> за 9 месяцев 202</w:t>
      </w:r>
      <w:r>
        <w:rPr>
          <w:rFonts w:ascii="Times New Roman" w:hAnsi="Times New Roman"/>
          <w:sz w:val="28"/>
          <w:szCs w:val="28"/>
        </w:rPr>
        <w:t>1</w:t>
      </w:r>
      <w:r w:rsidRPr="00AF6337">
        <w:rPr>
          <w:rFonts w:ascii="Times New Roman" w:hAnsi="Times New Roman"/>
          <w:sz w:val="28"/>
          <w:szCs w:val="28"/>
        </w:rPr>
        <w:t xml:space="preserve"> года </w:t>
      </w:r>
    </w:p>
    <w:p w:rsidR="005603C8" w:rsidRDefault="005603C8" w:rsidP="009D5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6337">
        <w:rPr>
          <w:rFonts w:ascii="Times New Roman" w:hAnsi="Times New Roman"/>
          <w:sz w:val="28"/>
          <w:szCs w:val="28"/>
        </w:rPr>
        <w:t>по доходам бюджета по кодам классификации доходов бюджетов</w:t>
      </w:r>
    </w:p>
    <w:p w:rsidR="005603C8" w:rsidRPr="00AF6337" w:rsidRDefault="005603C8" w:rsidP="009D5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03C8" w:rsidRPr="00422ADA" w:rsidRDefault="005603C8" w:rsidP="008278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22ADA">
        <w:rPr>
          <w:rFonts w:ascii="Times New Roman" w:hAnsi="Times New Roman"/>
          <w:sz w:val="28"/>
          <w:szCs w:val="28"/>
        </w:rPr>
        <w:t>(рублей)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07"/>
        <w:gridCol w:w="2592"/>
        <w:gridCol w:w="1670"/>
        <w:gridCol w:w="1681"/>
        <w:gridCol w:w="801"/>
      </w:tblGrid>
      <w:tr w:rsidR="005603C8" w:rsidRPr="00463C3F" w:rsidTr="00463C3F">
        <w:trPr>
          <w:cantSplit/>
          <w:trHeight w:val="20"/>
          <w:tblHeader/>
        </w:trPr>
        <w:tc>
          <w:tcPr>
            <w:tcW w:w="177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КБК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Уточненный план на 2021 год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% исполнения</w:t>
            </w:r>
          </w:p>
        </w:tc>
      </w:tr>
      <w:tr w:rsidR="005603C8" w:rsidRPr="00463C3F" w:rsidTr="00463C3F">
        <w:trPr>
          <w:cantSplit/>
          <w:trHeight w:val="20"/>
          <w:tblHeader/>
        </w:trPr>
        <w:tc>
          <w:tcPr>
            <w:tcW w:w="177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noWrap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1 092 954 880,00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812 591 615,29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74,35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841 477 880,00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607 551 866,67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72,20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841 477 880,00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607 551 866,67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72,20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810 377 880,00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558 730 584,66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68,95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2 100 000,00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338 632,16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16,13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2 900 000,00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2 013 067,63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69,42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3 000 000,00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1 945 550,02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64,85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23 100 000,00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44 524 032,20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192,74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13 355 100,00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9 511 808,22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71,22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13 355 100,00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9 511 808,22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71,22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6 156 500,00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4 314 287,90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70,08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30 900,00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30 837,09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99,80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8 019 100,00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5 928 307,24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73,93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-851 400,00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-761 624,01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89,46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144 452 300,00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135 334 623,39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93,69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125 000 000,00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122 117 000,02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97,69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103 200 000,00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106 072 126,42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102,78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103 200 000,00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106 073 926,43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102,78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-1 800,01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21 799 999,96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16 044 840,00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73,60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21 799 999,96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16 044 840,00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73,60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33,60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13 750 100,00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7 025 692,69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51,10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13 750 000,00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7 027 321,64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51,11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000 1 05 02020 02 0000 110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-1 628,95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110 800,00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24 077,00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21,73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noWrap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110 800,00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24 077,00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21,73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5 591 400,00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6 167 853,68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110,31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5 591 400,00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6 167 853,68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110,31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87 744 000,00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54 722 621,99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62,37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16 862 000,00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6 650 292,47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39,44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16 862 000,00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6 650 292,47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39,44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000 1 06 04000 02 0000 000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18 100 000,00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9 534 164,45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52,67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6 600 000,00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5 462 785,44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82,77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11 500 000,00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4 071 379,01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35,40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52 782 000,00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38 538 165,07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73,01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47 077 600,00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37 744 997,13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80,18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5 704 400,00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793 167,94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13,90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5 925 600,00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5 470 695,02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92,32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5 795 600,00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5 281 381,59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91,13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5 795 600,00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5 281 381,59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91,13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189 313,43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145,63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125 000,00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184 313,43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147,45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125 000,00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184 313,43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147,45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254 039 507,34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195 819 519,39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77,08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177 550 440,00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137 765 586,66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77,59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175 302 940,00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136 150 864,63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77,67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160 000 000,00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121 829 044,72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76,14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160 000 000,00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121 829 044,72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76,14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15 302 940,00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14 321 819,91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93,59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15 302 940,00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14 321 819,91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93,59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000 1 11 07000 00 0000 120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12 412,83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99,30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000 1 11 07010 00 0000 120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12 412, 83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99,30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000 1 11 07014 04 0000 120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12 412,83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99,30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2 235 000,00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1 602 309,20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71,69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735 000,00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537 718,67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73,16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735 000,00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537 718,67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73,16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1 500 000,00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1 064 590,53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70,97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1 500 000,00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1 064 590,53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70,97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1 623 400,00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739 921,88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45,58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1 623 400,00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739 921,88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45,58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256 100,00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230 297,06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89,92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1 427,90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95,19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187 500,00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116 092,02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61,92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187 500,00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116 092,02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61,92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1 178 300,00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392 104,90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33,28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20 061 027,24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8 319 975,80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41,47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20 061 027,24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8 319 975,80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41,47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20 061 027,24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8 319 975,80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41,47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20 061 027,24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8 319 975,80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41,47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37 015 400,00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28 096 538,51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75,90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32 103 400,00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23 334 703,93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72,69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32 103 400,00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23 334 703,93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72,69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3 800 000,00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2 967 686,04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78,10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3 800 000,00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2 967 686,04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78,10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3 800 000,00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2 967 686,04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78,10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1 112 000,00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1 794 148,54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161,34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1 112 000,00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1 794 148,54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161,34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1 112 000,00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1 794 148,54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161,34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16 830 740,10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19 989 398,81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118,77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000 1 16 01000 01 0000 000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2 686 240,10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2 944 857,79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109,63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 000 116 01050 01 0000 140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14 700,00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13 961,00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94,97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14 700,00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13 961,00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94,97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17 200,00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39 751,20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17 200,00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39 751,20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7 937,72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144,32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7 937,72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144,32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40 000,00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40 000,00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5 800,00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9 300,00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160,34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5 800,00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9 300,00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160,34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000 1 16 01130 01 0000 140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000 1 16 01133 01 0000 140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500 000,00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258 000,00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254 703,51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98,72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134 000,00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133 400,00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99,55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124 000,00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121 303,51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97,83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18 300,00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32 935,37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179,97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18 300,00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32 935,37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179,97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137 500,00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160 476,52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116,71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19 000,00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111,76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120 500,00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141 476,52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117,40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1 677 090,10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1 873 792,47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111,73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1 677 090,10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1 873 792,47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111,73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000 1 16 02000 02 0000 140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105 600,00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129 271,78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122,42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105 600,00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129 271,78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122,42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000 1 16 07000 00 0000 140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2 294 500,00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2 478 063,36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108,00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000 1 16 07010 00 0000 140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2 221 500,00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2 405 164,02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108,27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2 221 500,00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2 405 164,02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108,27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shd w:val="clear" w:color="auto" w:fill="FFFFFF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40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000 1 16 07090 00 0000 140</w:t>
            </w:r>
          </w:p>
        </w:tc>
        <w:tc>
          <w:tcPr>
            <w:tcW w:w="799" w:type="pct"/>
            <w:shd w:val="clear" w:color="auto" w:fill="FFFFFF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73 000,00</w:t>
            </w:r>
          </w:p>
        </w:tc>
        <w:tc>
          <w:tcPr>
            <w:tcW w:w="804" w:type="pct"/>
            <w:shd w:val="clear" w:color="auto" w:fill="FFFFFF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72 899,34</w:t>
            </w:r>
          </w:p>
        </w:tc>
        <w:tc>
          <w:tcPr>
            <w:tcW w:w="383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99,86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000 1 16 07090 04 0000 140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73 000,00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72 899,34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99,86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shd w:val="clear" w:color="auto" w:fill="FFFFFF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0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000 1 16 10000 00 0000 140</w:t>
            </w:r>
          </w:p>
        </w:tc>
        <w:tc>
          <w:tcPr>
            <w:tcW w:w="799" w:type="pct"/>
            <w:shd w:val="clear" w:color="auto" w:fill="FFFFFF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144 400,00</w:t>
            </w:r>
          </w:p>
        </w:tc>
        <w:tc>
          <w:tcPr>
            <w:tcW w:w="804" w:type="pct"/>
            <w:shd w:val="clear" w:color="auto" w:fill="FFFFFF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164 997,18</w:t>
            </w:r>
          </w:p>
        </w:tc>
        <w:tc>
          <w:tcPr>
            <w:tcW w:w="383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114,26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828,84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82,88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828,84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82,88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000 1 16 10120 00 0000 140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143 400,00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164 168,34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114,48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142 400,00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163 316,38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114,69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000 1 16 10129 01 0000 140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851,96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85,20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shd w:val="clear" w:color="auto" w:fill="FFFFFF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40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000 1 16 11000 01 0000 140</w:t>
            </w:r>
          </w:p>
        </w:tc>
        <w:tc>
          <w:tcPr>
            <w:tcW w:w="799" w:type="pct"/>
            <w:shd w:val="clear" w:color="auto" w:fill="FFFFFF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11 600 000,00</w:t>
            </w:r>
          </w:p>
        </w:tc>
        <w:tc>
          <w:tcPr>
            <w:tcW w:w="804" w:type="pct"/>
            <w:shd w:val="clear" w:color="auto" w:fill="FFFFFF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14 272 208,70</w:t>
            </w:r>
          </w:p>
        </w:tc>
        <w:tc>
          <w:tcPr>
            <w:tcW w:w="383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123,04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11 600 000,00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14 272 208,70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123,04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11 600 000,00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14 272 208,70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123,04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958 500,00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908 097,73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94,74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-1 425,53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-1 425,53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288 270,00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239 293,26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83,01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288 270,00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239 293,26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83,01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000 1 17 10000 00 0000 150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670 230,00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670 230,00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000 1 17 15020 04 0000 150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670 230,00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670 230,00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2 691 892 206,24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1 627 196 944,37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60,45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2 751 642 701,72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1 688 679 202,59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61,37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396 168 800,00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326 766 900,00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82,48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347 009 900,00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277 608 000,00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347 009 900,00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277 608 000,00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13 788 100,00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13 788 100,00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13 788 100,00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13 788 100,00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000 2 02 19999 00 0000 150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35 370 800,00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35 370 800,00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35 370 800,00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35 370 800,00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0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799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844 428 173,72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308 100 087,19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36,49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000 2 02 20077 00 0000 150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111 380 300,00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84 708 339,84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76,05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111 380 300,00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84 708 339,84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76,05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179 400,00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179 400,00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179 400,00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179 400,00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000 2 02 25178 00 0000 150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222 601 100,00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000 2 02 25178 04 0000 150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222 601 100,00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323 924 700,00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153 454 878,46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47,37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323 924 700,00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153 454 878,46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47,37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33 271 700,00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12 637 055,24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37,98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   муниципальных образовательных организациях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33 271 700,00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12 637 055,24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37,98</w:t>
            </w:r>
          </w:p>
        </w:tc>
      </w:tr>
      <w:tr w:rsidR="005603C8" w:rsidRPr="00463C3F" w:rsidTr="00463C3F">
        <w:trPr>
          <w:cantSplit/>
          <w:trHeight w:val="269"/>
        </w:trPr>
        <w:tc>
          <w:tcPr>
            <w:tcW w:w="1774" w:type="pct"/>
            <w:noWrap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000 2 02 25491 00 0000 150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1 749 495,00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478 309,33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27,34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noWrap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000 2 02 25491 04 0000 150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1 749 495,00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478  309,33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27,34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noWrap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5 970 160,00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5 970 151,22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5 970 160,00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5 970 151,22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11 317 948,72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5 406 952,83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47,77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11 317 948,72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5 406 952,83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47,77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noWrap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134 033 370,00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45 265 000,27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33,77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134 033 370,00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42 265 000,27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33,77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1 467 024 200,00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1 021 058 210,58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69,60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1 404 475 100,00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981 478 632,93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69,88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1 404 475 100,00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981 478 632,93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69,88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32 472 000,00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18 447 100,00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56,81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32 472 000,00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18 447 100,00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56,81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13 308 400,00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13 308 372,00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13 308 400,00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13 308 372,00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5 402 200,00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3 739 105,65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69,21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5 402 200,00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3 739 105,65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69,21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6 200,00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6 200,00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3 780 200,00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3 780 200,00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 </w:t>
            </w:r>
            <w:bookmarkStart w:id="0" w:name="_GoBack"/>
            <w:bookmarkEnd w:id="0"/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1 890 100,00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1 890 100,00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000 2 02 35469 00 0000 150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421 700,00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000 2 02 35469 04 0000 150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421 700,00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5 268 300,00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4 085 000,00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77,54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5 268 300,00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4 085 000,00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77,54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44 021 528,00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32 754 004,82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74,40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35 310 200,00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25 292 843,05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71,63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35 310 200,00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25 292 843,05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71,63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8 711 328,00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7 461 161,77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85,65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8 711 328,00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7 461 161,77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85,65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000 2 18 00000 00 0000 000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443 076,25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443 076,25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shd w:val="clear" w:color="auto" w:fill="FFFFFF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40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000 2 18 00000 00 0000 150</w:t>
            </w:r>
          </w:p>
        </w:tc>
        <w:tc>
          <w:tcPr>
            <w:tcW w:w="799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443 076,25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443 076,25</w:t>
            </w:r>
          </w:p>
        </w:tc>
        <w:tc>
          <w:tcPr>
            <w:tcW w:w="383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000 2 18 04000 04 0000 150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443 076,25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443 076,25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-60 193 571,73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-61 925 334,47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102,88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  <w:shd w:val="clear" w:color="auto" w:fill="FFFFFF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0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000 2 19 00000 04 0000 150</w:t>
            </w:r>
          </w:p>
        </w:tc>
        <w:tc>
          <w:tcPr>
            <w:tcW w:w="799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-60 193 571,73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-61 925 334,47</w:t>
            </w:r>
          </w:p>
        </w:tc>
        <w:tc>
          <w:tcPr>
            <w:tcW w:w="383" w:type="pct"/>
            <w:shd w:val="clear" w:color="auto" w:fill="FFFFFF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102,88</w:t>
            </w:r>
          </w:p>
        </w:tc>
      </w:tr>
      <w:tr w:rsidR="005603C8" w:rsidRPr="00463C3F" w:rsidTr="00463C3F">
        <w:trPr>
          <w:cantSplit/>
          <w:trHeight w:val="20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-60 193 571,73</w:t>
            </w:r>
          </w:p>
        </w:tc>
        <w:tc>
          <w:tcPr>
            <w:tcW w:w="804" w:type="pct"/>
            <w:noWrap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-61 925 334,47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102,88</w:t>
            </w:r>
          </w:p>
        </w:tc>
      </w:tr>
      <w:tr w:rsidR="005603C8" w:rsidRPr="00463C3F" w:rsidTr="00463C3F">
        <w:trPr>
          <w:cantSplit/>
          <w:trHeight w:val="264"/>
        </w:trPr>
        <w:tc>
          <w:tcPr>
            <w:tcW w:w="1774" w:type="pct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240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9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4 038 886 593,58</w:t>
            </w:r>
          </w:p>
        </w:tc>
        <w:tc>
          <w:tcPr>
            <w:tcW w:w="804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2 635 608 079,05</w:t>
            </w:r>
          </w:p>
        </w:tc>
        <w:tc>
          <w:tcPr>
            <w:tcW w:w="383" w:type="pct"/>
            <w:vAlign w:val="center"/>
          </w:tcPr>
          <w:p w:rsidR="005603C8" w:rsidRPr="00463C3F" w:rsidRDefault="005603C8" w:rsidP="00463C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3C3F">
              <w:rPr>
                <w:rFonts w:ascii="Times New Roman" w:hAnsi="Times New Roman"/>
                <w:sz w:val="20"/>
                <w:szCs w:val="20"/>
              </w:rPr>
              <w:t>65,26</w:t>
            </w:r>
          </w:p>
        </w:tc>
      </w:tr>
    </w:tbl>
    <w:p w:rsidR="005603C8" w:rsidRPr="00AF6337" w:rsidRDefault="005603C8">
      <w:pPr>
        <w:rPr>
          <w:rFonts w:ascii="Times New Roman" w:hAnsi="Times New Roman"/>
          <w:sz w:val="20"/>
          <w:szCs w:val="20"/>
        </w:rPr>
      </w:pPr>
    </w:p>
    <w:sectPr w:rsidR="005603C8" w:rsidRPr="00AF6337" w:rsidSect="003F4672">
      <w:headerReference w:type="default" r:id="rId6"/>
      <w:pgSz w:w="11906" w:h="16838"/>
      <w:pgMar w:top="851" w:right="851" w:bottom="567" w:left="851" w:header="567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3C8" w:rsidRDefault="005603C8" w:rsidP="0030763E">
      <w:pPr>
        <w:spacing w:after="0" w:line="240" w:lineRule="auto"/>
      </w:pPr>
      <w:r>
        <w:separator/>
      </w:r>
    </w:p>
  </w:endnote>
  <w:endnote w:type="continuationSeparator" w:id="0">
    <w:p w:rsidR="005603C8" w:rsidRDefault="005603C8" w:rsidP="00307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3C8" w:rsidRDefault="005603C8" w:rsidP="0030763E">
      <w:pPr>
        <w:spacing w:after="0" w:line="240" w:lineRule="auto"/>
      </w:pPr>
      <w:r>
        <w:separator/>
      </w:r>
    </w:p>
  </w:footnote>
  <w:footnote w:type="continuationSeparator" w:id="0">
    <w:p w:rsidR="005603C8" w:rsidRDefault="005603C8" w:rsidP="00307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C8" w:rsidRPr="000518B3" w:rsidRDefault="005603C8">
    <w:pPr>
      <w:pStyle w:val="Header"/>
      <w:jc w:val="right"/>
      <w:rPr>
        <w:rFonts w:ascii="Times New Roman" w:hAnsi="Times New Roman"/>
        <w:sz w:val="24"/>
        <w:szCs w:val="24"/>
      </w:rPr>
    </w:pPr>
    <w:r w:rsidRPr="000518B3">
      <w:rPr>
        <w:rFonts w:ascii="Times New Roman" w:hAnsi="Times New Roman"/>
        <w:sz w:val="24"/>
        <w:szCs w:val="24"/>
      </w:rPr>
      <w:fldChar w:fldCharType="begin"/>
    </w:r>
    <w:r w:rsidRPr="000518B3">
      <w:rPr>
        <w:rFonts w:ascii="Times New Roman" w:hAnsi="Times New Roman"/>
        <w:sz w:val="24"/>
        <w:szCs w:val="24"/>
      </w:rPr>
      <w:instrText>PAGE   \* MERGEFORMAT</w:instrText>
    </w:r>
    <w:r w:rsidRPr="000518B3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4</w:t>
    </w:r>
    <w:r w:rsidRPr="000518B3">
      <w:rPr>
        <w:rFonts w:ascii="Times New Roman" w:hAnsi="Times New Roman"/>
        <w:sz w:val="24"/>
        <w:szCs w:val="24"/>
      </w:rPr>
      <w:fldChar w:fldCharType="end"/>
    </w:r>
  </w:p>
  <w:p w:rsidR="005603C8" w:rsidRDefault="005603C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F04"/>
    <w:rsid w:val="00031317"/>
    <w:rsid w:val="000518B3"/>
    <w:rsid w:val="002A73CC"/>
    <w:rsid w:val="002C391F"/>
    <w:rsid w:val="0030763E"/>
    <w:rsid w:val="00345D83"/>
    <w:rsid w:val="003572FA"/>
    <w:rsid w:val="00393E23"/>
    <w:rsid w:val="003B35EF"/>
    <w:rsid w:val="003F4672"/>
    <w:rsid w:val="00422ADA"/>
    <w:rsid w:val="00463C3F"/>
    <w:rsid w:val="00487346"/>
    <w:rsid w:val="004A62A6"/>
    <w:rsid w:val="0054389B"/>
    <w:rsid w:val="005603C8"/>
    <w:rsid w:val="005736A3"/>
    <w:rsid w:val="00586D4D"/>
    <w:rsid w:val="005E430F"/>
    <w:rsid w:val="0069435E"/>
    <w:rsid w:val="00752C53"/>
    <w:rsid w:val="00792BBC"/>
    <w:rsid w:val="007D30BC"/>
    <w:rsid w:val="007F4DB8"/>
    <w:rsid w:val="00823C61"/>
    <w:rsid w:val="0082788A"/>
    <w:rsid w:val="00831FF3"/>
    <w:rsid w:val="0098281F"/>
    <w:rsid w:val="009D5F04"/>
    <w:rsid w:val="00A40C8B"/>
    <w:rsid w:val="00A82C28"/>
    <w:rsid w:val="00AD7FE1"/>
    <w:rsid w:val="00AF6337"/>
    <w:rsid w:val="00B75F21"/>
    <w:rsid w:val="00B914BC"/>
    <w:rsid w:val="00BD0EF2"/>
    <w:rsid w:val="00BD53B3"/>
    <w:rsid w:val="00BF3398"/>
    <w:rsid w:val="00D9551E"/>
    <w:rsid w:val="00E82E49"/>
    <w:rsid w:val="00EF5B50"/>
    <w:rsid w:val="00F4680A"/>
    <w:rsid w:val="00F86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F0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AF633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AF6337"/>
    <w:rPr>
      <w:rFonts w:cs="Times New Roman"/>
      <w:color w:val="954F72"/>
      <w:u w:val="single"/>
    </w:rPr>
  </w:style>
  <w:style w:type="paragraph" w:customStyle="1" w:styleId="xl69">
    <w:name w:val="xl69"/>
    <w:basedOn w:val="Normal"/>
    <w:uiPriority w:val="99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AF63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0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0763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0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0763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92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2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0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18</Pages>
  <Words>6052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4</cp:revision>
  <cp:lastPrinted>2021-12-10T11:10:00Z</cp:lastPrinted>
  <dcterms:created xsi:type="dcterms:W3CDTF">2021-12-09T07:29:00Z</dcterms:created>
  <dcterms:modified xsi:type="dcterms:W3CDTF">2021-12-10T11:12:00Z</dcterms:modified>
</cp:coreProperties>
</file>